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7FA" w:rsidRPr="00FE46BB" w:rsidRDefault="007467FA" w:rsidP="007467F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E46BB">
        <w:rPr>
          <w:rFonts w:ascii="Times New Roman" w:hAnsi="Times New Roman" w:cs="Times New Roman"/>
          <w:sz w:val="24"/>
          <w:szCs w:val="24"/>
          <w:u w:val="single"/>
        </w:rPr>
        <w:t>Robert OSWOLD</w:t>
      </w:r>
      <w:r w:rsidRPr="00FE46B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FE46BB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FE46BB">
        <w:rPr>
          <w:rFonts w:ascii="Times New Roman" w:hAnsi="Times New Roman" w:cs="Times New Roman"/>
          <w:sz w:val="24"/>
          <w:szCs w:val="24"/>
        </w:rPr>
        <w:t>fl.1484)</w:t>
      </w:r>
    </w:p>
    <w:p w:rsidR="007467FA" w:rsidRPr="00FE46BB" w:rsidRDefault="007467FA" w:rsidP="007467F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E46BB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FE46BB">
        <w:rPr>
          <w:rFonts w:ascii="Times New Roman" w:hAnsi="Times New Roman" w:cs="Times New Roman"/>
          <w:sz w:val="24"/>
          <w:szCs w:val="24"/>
        </w:rPr>
        <w:t>Cheriton</w:t>
      </w:r>
      <w:proofErr w:type="spellEnd"/>
      <w:r w:rsidRPr="00FE46BB">
        <w:rPr>
          <w:rFonts w:ascii="Times New Roman" w:hAnsi="Times New Roman" w:cs="Times New Roman"/>
          <w:sz w:val="24"/>
          <w:szCs w:val="24"/>
        </w:rPr>
        <w:t>, Kent.</w:t>
      </w:r>
    </w:p>
    <w:p w:rsidR="007467FA" w:rsidRPr="00FE46BB" w:rsidRDefault="007467FA" w:rsidP="007467F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467FA" w:rsidRPr="00FE46BB" w:rsidRDefault="007467FA" w:rsidP="007467F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467FA" w:rsidRPr="00FE46BB" w:rsidRDefault="007467FA" w:rsidP="007467F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E46BB">
        <w:rPr>
          <w:rFonts w:ascii="Times New Roman" w:hAnsi="Times New Roman" w:cs="Times New Roman"/>
          <w:sz w:val="24"/>
          <w:szCs w:val="24"/>
        </w:rPr>
        <w:tab/>
        <w:t>1484</w:t>
      </w:r>
      <w:r w:rsidRPr="00FE46BB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FE46BB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FE46BB">
        <w:rPr>
          <w:rFonts w:ascii="Times New Roman" w:hAnsi="Times New Roman" w:cs="Times New Roman"/>
          <w:sz w:val="24"/>
          <w:szCs w:val="24"/>
        </w:rPr>
        <w:t xml:space="preserve"> p.354)</w:t>
      </w:r>
    </w:p>
    <w:p w:rsidR="007467FA" w:rsidRPr="00FE46BB" w:rsidRDefault="007467FA" w:rsidP="007467F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467FA" w:rsidRPr="00FE46BB" w:rsidRDefault="007467FA" w:rsidP="007467F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467FA" w:rsidRPr="00FE46BB" w:rsidRDefault="007467FA" w:rsidP="007467F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E46BB">
        <w:rPr>
          <w:rFonts w:ascii="Times New Roman" w:hAnsi="Times New Roman" w:cs="Times New Roman"/>
          <w:sz w:val="24"/>
          <w:szCs w:val="24"/>
        </w:rPr>
        <w:t>14 May 2016</w:t>
      </w:r>
    </w:p>
    <w:p w:rsidR="006B2F86" w:rsidRPr="00E71FC3" w:rsidRDefault="007467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7FA" w:rsidRDefault="007467FA" w:rsidP="00E71FC3">
      <w:pPr>
        <w:spacing w:after="0" w:line="240" w:lineRule="auto"/>
      </w:pPr>
      <w:r>
        <w:separator/>
      </w:r>
    </w:p>
  </w:endnote>
  <w:endnote w:type="continuationSeparator" w:id="0">
    <w:p w:rsidR="007467FA" w:rsidRDefault="007467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7FA" w:rsidRDefault="007467FA" w:rsidP="00E71FC3">
      <w:pPr>
        <w:spacing w:after="0" w:line="240" w:lineRule="auto"/>
      </w:pPr>
      <w:r>
        <w:separator/>
      </w:r>
    </w:p>
  </w:footnote>
  <w:footnote w:type="continuationSeparator" w:id="0">
    <w:p w:rsidR="007467FA" w:rsidRDefault="007467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7FA"/>
    <w:rsid w:val="007467F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3E8E4E-383E-4FBA-BCFE-39949C63A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2016-06-15T15:44:00Z</dcterms:created>
  <dcterms:modified xsi:type="dcterms:W3CDTF">2016-06-15T15:44:00Z</dcterms:modified>
</cp:coreProperties>
</file>